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016B0" w14:textId="6C2437B9" w:rsidR="00FC32F9" w:rsidRPr="008E26B4" w:rsidRDefault="00FC32F9" w:rsidP="00FC32F9">
      <w:pPr>
        <w:shd w:val="clear" w:color="auto" w:fill="FFFFFF"/>
        <w:rPr>
          <w:rFonts w:ascii="Arial" w:hAnsi="Arial" w:cs="Arial"/>
          <w:b/>
          <w:color w:val="000000" w:themeColor="text1"/>
          <w:kern w:val="0"/>
          <w:sz w:val="22"/>
          <w:szCs w:val="22"/>
        </w:rPr>
      </w:pPr>
      <w:r w:rsidRPr="008E26B4">
        <w:rPr>
          <w:rFonts w:ascii="Arial" w:hAnsi="Arial" w:cs="Arial"/>
          <w:b/>
          <w:color w:val="000000" w:themeColor="text1"/>
          <w:kern w:val="0"/>
          <w:sz w:val="22"/>
          <w:szCs w:val="22"/>
        </w:rPr>
        <w:t>OBR-2</w:t>
      </w:r>
    </w:p>
    <w:p w14:paraId="3117B5E2" w14:textId="77777777" w:rsidR="0020457F" w:rsidRDefault="0020457F" w:rsidP="00FC32F9">
      <w:pPr>
        <w:jc w:val="center"/>
        <w:rPr>
          <w:rFonts w:ascii="Arial" w:hAnsi="Arial" w:cs="Arial"/>
          <w:b/>
          <w:color w:val="000000" w:themeColor="text1"/>
          <w:kern w:val="0"/>
          <w:sz w:val="22"/>
          <w:szCs w:val="22"/>
        </w:rPr>
      </w:pPr>
    </w:p>
    <w:p w14:paraId="3C732E69" w14:textId="3356230E" w:rsidR="00FC32F9" w:rsidRPr="008E26B4" w:rsidRDefault="00FC32F9" w:rsidP="00FC32F9">
      <w:pPr>
        <w:jc w:val="center"/>
        <w:rPr>
          <w:rFonts w:ascii="Arial" w:hAnsi="Arial" w:cs="Arial"/>
          <w:b/>
          <w:color w:val="000000" w:themeColor="text1"/>
          <w:kern w:val="0"/>
          <w:sz w:val="22"/>
          <w:szCs w:val="22"/>
        </w:rPr>
      </w:pPr>
      <w:r w:rsidRPr="008E26B4">
        <w:rPr>
          <w:rFonts w:ascii="Arial" w:hAnsi="Arial" w:cs="Arial"/>
          <w:b/>
          <w:color w:val="000000" w:themeColor="text1"/>
          <w:kern w:val="0"/>
          <w:sz w:val="22"/>
          <w:szCs w:val="22"/>
        </w:rPr>
        <w:t>PONUDBENI PREDRAČUN</w:t>
      </w:r>
    </w:p>
    <w:p w14:paraId="29C84F22" w14:textId="77777777" w:rsidR="00FC32F9" w:rsidRPr="00FC32F9" w:rsidRDefault="00FC32F9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3AEA973E" w14:textId="77777777" w:rsidR="0020457F" w:rsidRDefault="0020457F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25648F73" w14:textId="77777777" w:rsidR="0020457F" w:rsidRDefault="0020457F" w:rsidP="0020457F">
      <w:pPr>
        <w:spacing w:before="225" w:after="225"/>
        <w:rPr>
          <w:rFonts w:ascii="Arial" w:eastAsia="Calibri" w:hAnsi="Arial" w:cs="Arial"/>
          <w:color w:val="000000"/>
          <w:kern w:val="0"/>
          <w:u w:val="single"/>
          <w:lang w:eastAsia="en-US"/>
        </w:rPr>
      </w:pPr>
      <w:r w:rsidRPr="0020457F">
        <w:rPr>
          <w:rFonts w:ascii="Arial" w:eastAsia="Calibri" w:hAnsi="Arial" w:cs="Arial"/>
          <w:b/>
          <w:bCs/>
          <w:color w:val="000000"/>
          <w:kern w:val="0"/>
          <w:lang w:eastAsia="en-US"/>
        </w:rPr>
        <w:t>Ponudba številka:</w:t>
      </w:r>
      <w:r w:rsidRPr="0020457F">
        <w:rPr>
          <w:rFonts w:ascii="Arial" w:eastAsia="Calibri" w:hAnsi="Arial" w:cs="Arial"/>
          <w:color w:val="000000"/>
          <w:kern w:val="0"/>
          <w:lang w:eastAsia="en-US"/>
        </w:rPr>
        <w:t> </w:t>
      </w:r>
      <w:r w:rsidRPr="0020457F">
        <w:rPr>
          <w:rFonts w:ascii="Arial" w:eastAsia="Calibri" w:hAnsi="Arial" w:cs="Arial"/>
          <w:color w:val="000000"/>
          <w:kern w:val="0"/>
          <w:u w:val="single"/>
          <w:lang w:eastAsia="en-US"/>
        </w:rPr>
        <w:t>_______________</w:t>
      </w:r>
    </w:p>
    <w:p w14:paraId="75A97EDB" w14:textId="77777777" w:rsidR="0020457F" w:rsidRPr="0020457F" w:rsidRDefault="0020457F" w:rsidP="0020457F">
      <w:pPr>
        <w:spacing w:before="225" w:after="225"/>
        <w:rPr>
          <w:rFonts w:ascii="Helvetica" w:eastAsia="Calibri" w:hAnsi="Helvetica"/>
          <w:kern w:val="0"/>
          <w:lang w:eastAsia="en-US"/>
        </w:rPr>
      </w:pPr>
    </w:p>
    <w:tbl>
      <w:tblPr>
        <w:tblStyle w:val="NormalTablePHPDOCX"/>
        <w:tblW w:w="8670" w:type="dxa"/>
        <w:tblInd w:w="108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20457F" w:rsidRPr="0020457F" w14:paraId="70B53132" w14:textId="77777777" w:rsidTr="00476F93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DFEE65" w14:textId="77777777" w:rsidR="0020457F" w:rsidRPr="0020457F" w:rsidRDefault="0020457F" w:rsidP="0020457F">
            <w:pPr>
              <w:jc w:val="left"/>
              <w:rPr>
                <w:rFonts w:ascii="Helvetica" w:hAnsi="Helvetica"/>
                <w:kern w:val="0"/>
                <w:sz w:val="20"/>
                <w:szCs w:val="20"/>
              </w:rPr>
            </w:pPr>
            <w:r w:rsidRPr="0020457F">
              <w:rPr>
                <w:rFonts w:ascii="Arial" w:hAnsi="Arial" w:cs="Arial"/>
                <w:b/>
                <w:bCs/>
                <w:color w:val="000000"/>
                <w:kern w:val="0"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C95456" w14:textId="77777777" w:rsidR="0020457F" w:rsidRPr="0020457F" w:rsidRDefault="0020457F" w:rsidP="0020457F">
            <w:pPr>
              <w:jc w:val="left"/>
              <w:rPr>
                <w:rFonts w:ascii="Helvetica" w:hAnsi="Helvetica"/>
                <w:kern w:val="0"/>
                <w:sz w:val="20"/>
                <w:szCs w:val="20"/>
              </w:rPr>
            </w:pPr>
            <w:r w:rsidRPr="0020457F">
              <w:rPr>
                <w:rFonts w:ascii="Arial" w:hAnsi="Arial" w:cs="Arial"/>
                <w:color w:val="000000"/>
                <w:kern w:val="0"/>
                <w:position w:val="-2"/>
                <w:sz w:val="20"/>
                <w:szCs w:val="20"/>
              </w:rPr>
              <w:t> </w:t>
            </w:r>
          </w:p>
        </w:tc>
      </w:tr>
      <w:tr w:rsidR="0020457F" w:rsidRPr="0020457F" w14:paraId="09B23DD8" w14:textId="77777777" w:rsidTr="00476F93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22D2FB7" w14:textId="77777777" w:rsidR="0020457F" w:rsidRPr="0020457F" w:rsidRDefault="0020457F" w:rsidP="0020457F">
            <w:pPr>
              <w:jc w:val="left"/>
              <w:rPr>
                <w:rFonts w:ascii="Helvetica" w:hAnsi="Helvetica"/>
                <w:kern w:val="0"/>
                <w:sz w:val="20"/>
                <w:szCs w:val="20"/>
              </w:rPr>
            </w:pPr>
            <w:r w:rsidRPr="0020457F">
              <w:rPr>
                <w:rFonts w:ascii="Arial" w:hAnsi="Arial" w:cs="Arial"/>
                <w:b/>
                <w:bCs/>
                <w:color w:val="000000"/>
                <w:kern w:val="0"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8C76B1" w14:textId="77777777" w:rsidR="0020457F" w:rsidRPr="0020457F" w:rsidRDefault="0020457F" w:rsidP="0020457F">
            <w:pPr>
              <w:jc w:val="left"/>
              <w:rPr>
                <w:rFonts w:ascii="Helvetica" w:hAnsi="Helvetica"/>
                <w:kern w:val="0"/>
                <w:sz w:val="20"/>
                <w:szCs w:val="20"/>
              </w:rPr>
            </w:pPr>
            <w:r w:rsidRPr="0020457F">
              <w:rPr>
                <w:rFonts w:ascii="Arial" w:hAnsi="Arial" w:cs="Arial"/>
                <w:color w:val="000000"/>
                <w:kern w:val="0"/>
                <w:position w:val="-2"/>
                <w:sz w:val="20"/>
                <w:szCs w:val="20"/>
              </w:rPr>
              <w:t> </w:t>
            </w:r>
          </w:p>
        </w:tc>
      </w:tr>
    </w:tbl>
    <w:p w14:paraId="3558A952" w14:textId="77777777" w:rsidR="0020457F" w:rsidRPr="0020457F" w:rsidRDefault="0020457F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38C2A124" w14:textId="77777777" w:rsidR="00FC32F9" w:rsidRPr="0020457F" w:rsidRDefault="00FC32F9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40DE29B2" w14:textId="61805B97" w:rsidR="0092473D" w:rsidRDefault="0025059C" w:rsidP="000B6CA0">
      <w:pPr>
        <w:rPr>
          <w:rFonts w:ascii="Arial" w:hAnsi="Arial" w:cs="Arial"/>
          <w:color w:val="000000" w:themeColor="text1"/>
          <w:kern w:val="0"/>
        </w:rPr>
      </w:pPr>
      <w:r w:rsidRPr="00FC32F9">
        <w:rPr>
          <w:rFonts w:ascii="Arial" w:hAnsi="Arial" w:cs="Arial"/>
          <w:color w:val="000000" w:themeColor="text1"/>
          <w:kern w:val="0"/>
        </w:rPr>
        <w:t xml:space="preserve">Na osnovi naročila male vrednosti, </w:t>
      </w:r>
      <w:r>
        <w:rPr>
          <w:rFonts w:ascii="Arial" w:hAnsi="Arial" w:cs="Arial"/>
          <w:color w:val="000000" w:themeColor="text1"/>
          <w:kern w:val="0"/>
        </w:rPr>
        <w:t xml:space="preserve">interna </w:t>
      </w:r>
      <w:r w:rsidRPr="00C468FF">
        <w:rPr>
          <w:rFonts w:ascii="Arial" w:hAnsi="Arial" w:cs="Arial"/>
          <w:color w:val="000000" w:themeColor="text1"/>
          <w:kern w:val="0"/>
        </w:rPr>
        <w:t xml:space="preserve">št. objave </w:t>
      </w:r>
      <w:r w:rsidR="006309CB" w:rsidRPr="007C1EF5">
        <w:rPr>
          <w:rFonts w:ascii="Arial" w:hAnsi="Arial" w:cs="Arial"/>
          <w:b/>
          <w:bCs/>
          <w:kern w:val="0"/>
        </w:rPr>
        <w:t>844-000</w:t>
      </w:r>
      <w:r w:rsidR="003A7512">
        <w:rPr>
          <w:rFonts w:ascii="Arial" w:hAnsi="Arial" w:cs="Arial"/>
          <w:b/>
          <w:bCs/>
          <w:kern w:val="0"/>
        </w:rPr>
        <w:t>7</w:t>
      </w:r>
      <w:r w:rsidR="00CB0F57" w:rsidRPr="007C1EF5">
        <w:rPr>
          <w:rFonts w:ascii="Arial" w:hAnsi="Arial" w:cs="Arial"/>
          <w:b/>
          <w:bCs/>
          <w:kern w:val="0"/>
        </w:rPr>
        <w:t>/20</w:t>
      </w:r>
      <w:r w:rsidR="00EA045E" w:rsidRPr="007C1EF5">
        <w:rPr>
          <w:rFonts w:ascii="Arial" w:hAnsi="Arial" w:cs="Arial"/>
          <w:b/>
          <w:bCs/>
          <w:kern w:val="0"/>
        </w:rPr>
        <w:t>2</w:t>
      </w:r>
      <w:r w:rsidR="003A7512">
        <w:rPr>
          <w:rFonts w:ascii="Arial" w:hAnsi="Arial" w:cs="Arial"/>
          <w:b/>
          <w:bCs/>
          <w:kern w:val="0"/>
        </w:rPr>
        <w:t>3</w:t>
      </w:r>
      <w:r w:rsidR="000B6CA0" w:rsidRPr="00C468FF">
        <w:rPr>
          <w:rFonts w:ascii="Arial" w:hAnsi="Arial" w:cs="Arial"/>
          <w:b/>
          <w:bCs/>
          <w:kern w:val="0"/>
        </w:rPr>
        <w:t xml:space="preserve"> </w:t>
      </w:r>
      <w:r w:rsidRPr="00C468FF">
        <w:rPr>
          <w:rFonts w:ascii="Arial" w:hAnsi="Arial" w:cs="Arial"/>
          <w:color w:val="000000" w:themeColor="text1"/>
          <w:kern w:val="0"/>
        </w:rPr>
        <w:t>in v skladu z dokumentacijo, daj</w:t>
      </w:r>
      <w:r w:rsidR="0092473D" w:rsidRPr="00C468FF">
        <w:rPr>
          <w:rFonts w:ascii="Arial" w:hAnsi="Arial" w:cs="Arial"/>
          <w:color w:val="000000" w:themeColor="text1"/>
          <w:kern w:val="0"/>
        </w:rPr>
        <w:t>emo ponudbo za predmet naročila:</w:t>
      </w:r>
    </w:p>
    <w:p w14:paraId="60FBDB0F" w14:textId="77777777" w:rsidR="0092473D" w:rsidRDefault="0092473D" w:rsidP="000B6CA0">
      <w:pPr>
        <w:rPr>
          <w:rFonts w:ascii="Arial" w:hAnsi="Arial" w:cs="Arial"/>
          <w:color w:val="000000" w:themeColor="text1"/>
          <w:kern w:val="0"/>
        </w:rPr>
      </w:pPr>
    </w:p>
    <w:p w14:paraId="32EB6D45" w14:textId="2528FC10" w:rsidR="0020457F" w:rsidRDefault="00032874" w:rsidP="0025059C">
      <w:pPr>
        <w:pStyle w:val="Telobesedila"/>
        <w:spacing w:after="0" w:line="240" w:lineRule="auto"/>
        <w:ind w:firstLine="0"/>
        <w:rPr>
          <w:rFonts w:ascii="Arial" w:hAnsi="Arial" w:cs="Arial"/>
          <w:b/>
        </w:rPr>
      </w:pPr>
      <w:r w:rsidRPr="00C967A1">
        <w:rPr>
          <w:rFonts w:ascii="Arial" w:hAnsi="Arial" w:cs="Arial"/>
          <w:b/>
          <w:bCs/>
        </w:rPr>
        <w:t>»</w:t>
      </w:r>
      <w:r w:rsidR="003A7512" w:rsidRPr="00766F29">
        <w:rPr>
          <w:rFonts w:ascii="Arial" w:hAnsi="Arial" w:cs="Arial"/>
          <w:b/>
          <w:bCs/>
          <w:iCs/>
          <w:kern w:val="0"/>
        </w:rPr>
        <w:t>Sanacija lokalne ceste  LC</w:t>
      </w:r>
      <w:r w:rsidR="003A7512">
        <w:rPr>
          <w:rFonts w:ascii="Arial" w:hAnsi="Arial" w:cs="Arial"/>
          <w:b/>
          <w:bCs/>
          <w:iCs/>
          <w:kern w:val="0"/>
        </w:rPr>
        <w:t xml:space="preserve"> </w:t>
      </w:r>
      <w:r w:rsidR="003A7512" w:rsidRPr="00766F29">
        <w:rPr>
          <w:rFonts w:ascii="Arial" w:hAnsi="Arial" w:cs="Arial"/>
          <w:b/>
          <w:bCs/>
          <w:iCs/>
          <w:kern w:val="0"/>
        </w:rPr>
        <w:t xml:space="preserve">464161 Dobrna – Hudičev graben – </w:t>
      </w:r>
      <w:proofErr w:type="spellStart"/>
      <w:r w:rsidR="003A7512" w:rsidRPr="00766F29">
        <w:rPr>
          <w:rFonts w:ascii="Arial" w:hAnsi="Arial" w:cs="Arial"/>
          <w:b/>
          <w:bCs/>
          <w:iCs/>
          <w:kern w:val="0"/>
        </w:rPr>
        <w:t>Krištaje</w:t>
      </w:r>
      <w:proofErr w:type="spellEnd"/>
      <w:r w:rsidR="003A7512" w:rsidRPr="00766F29">
        <w:rPr>
          <w:rFonts w:ascii="Arial" w:hAnsi="Arial" w:cs="Arial"/>
          <w:b/>
          <w:bCs/>
          <w:iCs/>
          <w:kern w:val="0"/>
        </w:rPr>
        <w:t>, po poplavah 4. avgust 2023, ID 1228635, faza 2</w:t>
      </w:r>
      <w:r w:rsidRPr="00C967A1">
        <w:rPr>
          <w:rFonts w:ascii="Arial" w:hAnsi="Arial" w:cs="Arial"/>
          <w:b/>
        </w:rPr>
        <w:t>«</w:t>
      </w:r>
    </w:p>
    <w:p w14:paraId="09D344CE" w14:textId="77777777" w:rsidR="00032874" w:rsidRPr="0020457F" w:rsidRDefault="00032874" w:rsidP="0025059C">
      <w:pPr>
        <w:pStyle w:val="Telobesedila"/>
        <w:spacing w:after="0" w:line="240" w:lineRule="auto"/>
        <w:ind w:firstLine="0"/>
        <w:rPr>
          <w:rFonts w:ascii="Arial" w:hAnsi="Arial" w:cs="Arial"/>
          <w:kern w:val="0"/>
        </w:rPr>
      </w:pPr>
    </w:p>
    <w:p w14:paraId="4C9AD1B2" w14:textId="77777777" w:rsidR="0025059C" w:rsidRPr="00EA045E" w:rsidRDefault="0025059C" w:rsidP="0025059C">
      <w:pPr>
        <w:rPr>
          <w:rFonts w:ascii="Arial" w:hAnsi="Arial" w:cs="Arial"/>
          <w:b/>
        </w:rPr>
      </w:pPr>
      <w:r w:rsidRPr="00EA045E">
        <w:rPr>
          <w:rFonts w:ascii="Arial" w:hAnsi="Arial" w:cs="Arial"/>
          <w:b/>
        </w:rPr>
        <w:t>PONUDBENA CENA</w:t>
      </w:r>
    </w:p>
    <w:p w14:paraId="6A6B7107" w14:textId="77777777" w:rsidR="0025059C" w:rsidRPr="00EA045E" w:rsidRDefault="0025059C" w:rsidP="0025059C">
      <w:pPr>
        <w:pStyle w:val="Golobesedilo"/>
        <w:rPr>
          <w:rFonts w:ascii="Arial" w:hAnsi="Arial" w:cs="Arial"/>
          <w:sz w:val="20"/>
          <w:szCs w:val="20"/>
        </w:rPr>
      </w:pPr>
    </w:p>
    <w:tbl>
      <w:tblPr>
        <w:tblW w:w="492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2"/>
        <w:gridCol w:w="1951"/>
        <w:gridCol w:w="1673"/>
        <w:gridCol w:w="2020"/>
      </w:tblGrid>
      <w:tr w:rsidR="002C221A" w:rsidRPr="00EA045E" w14:paraId="3927FF85" w14:textId="77777777" w:rsidTr="00574918">
        <w:trPr>
          <w:trHeight w:val="339"/>
        </w:trPr>
        <w:tc>
          <w:tcPr>
            <w:tcW w:w="1835" w:type="pct"/>
            <w:vAlign w:val="center"/>
          </w:tcPr>
          <w:p w14:paraId="56977AEB" w14:textId="6D917E0B" w:rsidR="002C221A" w:rsidRPr="00EA045E" w:rsidRDefault="0020457F" w:rsidP="0092473D">
            <w:pPr>
              <w:jc w:val="center"/>
              <w:rPr>
                <w:rFonts w:ascii="Arial" w:hAnsi="Arial" w:cs="Arial"/>
                <w:kern w:val="0"/>
              </w:rPr>
            </w:pPr>
            <w:r w:rsidRPr="00EA045E">
              <w:rPr>
                <w:rFonts w:ascii="Arial" w:hAnsi="Arial" w:cs="Arial"/>
                <w:kern w:val="0"/>
              </w:rPr>
              <w:t>Opis</w:t>
            </w:r>
          </w:p>
        </w:tc>
        <w:tc>
          <w:tcPr>
            <w:tcW w:w="1094" w:type="pct"/>
            <w:vAlign w:val="center"/>
            <w:hideMark/>
          </w:tcPr>
          <w:p w14:paraId="33A3D3C5" w14:textId="11110FCA" w:rsidR="002C221A" w:rsidRPr="00EA045E" w:rsidRDefault="002C221A" w:rsidP="0092473D">
            <w:pPr>
              <w:jc w:val="center"/>
              <w:rPr>
                <w:rFonts w:ascii="Arial" w:hAnsi="Arial" w:cs="Arial"/>
                <w:kern w:val="0"/>
              </w:rPr>
            </w:pPr>
            <w:r w:rsidRPr="00EA045E">
              <w:rPr>
                <w:rFonts w:ascii="Arial" w:hAnsi="Arial" w:cs="Arial"/>
                <w:kern w:val="0"/>
              </w:rPr>
              <w:t>Ponudbena cena  brez DDV</w:t>
            </w:r>
          </w:p>
        </w:tc>
        <w:tc>
          <w:tcPr>
            <w:tcW w:w="938" w:type="pct"/>
            <w:vAlign w:val="center"/>
          </w:tcPr>
          <w:p w14:paraId="0C9F9A87" w14:textId="62169B2F" w:rsidR="002C221A" w:rsidRPr="00EA045E" w:rsidRDefault="002C221A" w:rsidP="0092473D">
            <w:pPr>
              <w:jc w:val="center"/>
              <w:rPr>
                <w:rFonts w:ascii="Arial" w:hAnsi="Arial" w:cs="Arial"/>
                <w:kern w:val="0"/>
              </w:rPr>
            </w:pPr>
            <w:r w:rsidRPr="00EA045E">
              <w:rPr>
                <w:rFonts w:ascii="Arial" w:hAnsi="Arial" w:cs="Arial"/>
                <w:kern w:val="0"/>
              </w:rPr>
              <w:t>DDV 22%</w:t>
            </w:r>
          </w:p>
        </w:tc>
        <w:tc>
          <w:tcPr>
            <w:tcW w:w="1133" w:type="pct"/>
            <w:vAlign w:val="center"/>
            <w:hideMark/>
          </w:tcPr>
          <w:p w14:paraId="2EFFEE6E" w14:textId="65FC8811" w:rsidR="002C221A" w:rsidRPr="00EA045E" w:rsidRDefault="002C221A" w:rsidP="0092473D">
            <w:pPr>
              <w:jc w:val="center"/>
              <w:rPr>
                <w:rFonts w:ascii="Arial" w:hAnsi="Arial" w:cs="Arial"/>
                <w:kern w:val="0"/>
              </w:rPr>
            </w:pPr>
            <w:r w:rsidRPr="00EA045E">
              <w:rPr>
                <w:rFonts w:ascii="Arial" w:hAnsi="Arial" w:cs="Arial"/>
                <w:kern w:val="0"/>
              </w:rPr>
              <w:t>Ponudbena cena  z DDV</w:t>
            </w:r>
          </w:p>
        </w:tc>
      </w:tr>
      <w:tr w:rsidR="002C221A" w:rsidRPr="00EA045E" w14:paraId="703F9208" w14:textId="77777777" w:rsidTr="00574918">
        <w:trPr>
          <w:trHeight w:val="659"/>
        </w:trPr>
        <w:tc>
          <w:tcPr>
            <w:tcW w:w="1835" w:type="pct"/>
          </w:tcPr>
          <w:p w14:paraId="77C6CCA1" w14:textId="3A82BBCB" w:rsidR="002C221A" w:rsidRPr="00EA045E" w:rsidRDefault="003A7512" w:rsidP="002C221A">
            <w:pPr>
              <w:rPr>
                <w:rFonts w:ascii="Arial" w:hAnsi="Arial" w:cs="Arial"/>
                <w:kern w:val="0"/>
              </w:rPr>
            </w:pPr>
            <w:r w:rsidRPr="00766F29">
              <w:rPr>
                <w:rFonts w:ascii="Arial" w:hAnsi="Arial" w:cs="Arial"/>
                <w:b/>
                <w:bCs/>
                <w:iCs/>
                <w:kern w:val="0"/>
              </w:rPr>
              <w:t>Sanacija lokalne ceste  LC</w:t>
            </w:r>
            <w:r>
              <w:rPr>
                <w:rFonts w:ascii="Arial" w:hAnsi="Arial" w:cs="Arial"/>
                <w:b/>
                <w:bCs/>
                <w:iCs/>
                <w:kern w:val="0"/>
              </w:rPr>
              <w:t xml:space="preserve"> </w:t>
            </w:r>
            <w:r w:rsidRPr="00766F29">
              <w:rPr>
                <w:rFonts w:ascii="Arial" w:hAnsi="Arial" w:cs="Arial"/>
                <w:b/>
                <w:bCs/>
                <w:iCs/>
                <w:kern w:val="0"/>
              </w:rPr>
              <w:t xml:space="preserve">464161 Dobrna – Hudičev graben – </w:t>
            </w:r>
            <w:proofErr w:type="spellStart"/>
            <w:r w:rsidRPr="00766F29">
              <w:rPr>
                <w:rFonts w:ascii="Arial" w:hAnsi="Arial" w:cs="Arial"/>
                <w:b/>
                <w:bCs/>
                <w:iCs/>
                <w:kern w:val="0"/>
              </w:rPr>
              <w:t>Krištaje</w:t>
            </w:r>
            <w:proofErr w:type="spellEnd"/>
            <w:r w:rsidRPr="00766F29">
              <w:rPr>
                <w:rFonts w:ascii="Arial" w:hAnsi="Arial" w:cs="Arial"/>
                <w:b/>
                <w:bCs/>
                <w:iCs/>
                <w:kern w:val="0"/>
              </w:rPr>
              <w:t>, po poplavah 4. avgust 2023, ID 1228635, faza 2</w:t>
            </w:r>
          </w:p>
        </w:tc>
        <w:tc>
          <w:tcPr>
            <w:tcW w:w="1094" w:type="pct"/>
          </w:tcPr>
          <w:p w14:paraId="5491DAC7" w14:textId="0C536E9A" w:rsidR="002C221A" w:rsidRPr="00EA045E" w:rsidRDefault="002C221A" w:rsidP="007F4276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938" w:type="pct"/>
          </w:tcPr>
          <w:p w14:paraId="7CB24864" w14:textId="77777777" w:rsidR="002C221A" w:rsidRPr="00EA045E" w:rsidRDefault="002C221A" w:rsidP="007F4276">
            <w:pPr>
              <w:jc w:val="center"/>
              <w:rPr>
                <w:rFonts w:ascii="Arial" w:hAnsi="Arial" w:cs="Arial"/>
                <w:kern w:val="0"/>
              </w:rPr>
            </w:pPr>
          </w:p>
        </w:tc>
        <w:tc>
          <w:tcPr>
            <w:tcW w:w="1133" w:type="pct"/>
          </w:tcPr>
          <w:p w14:paraId="7A82E206" w14:textId="61F7DBA6" w:rsidR="002C221A" w:rsidRPr="00EA045E" w:rsidRDefault="002C221A" w:rsidP="007F4276">
            <w:pPr>
              <w:jc w:val="center"/>
              <w:rPr>
                <w:rFonts w:ascii="Arial" w:hAnsi="Arial" w:cs="Arial"/>
                <w:kern w:val="0"/>
              </w:rPr>
            </w:pPr>
          </w:p>
        </w:tc>
      </w:tr>
    </w:tbl>
    <w:p w14:paraId="6CBB598C" w14:textId="77777777" w:rsidR="00E27AA8" w:rsidRDefault="00E27AA8" w:rsidP="0025059C">
      <w:pPr>
        <w:pStyle w:val="Golobesedilo"/>
        <w:jc w:val="both"/>
        <w:rPr>
          <w:rFonts w:ascii="Arial" w:hAnsi="Arial" w:cs="Arial"/>
          <w:sz w:val="20"/>
          <w:szCs w:val="20"/>
        </w:rPr>
      </w:pPr>
    </w:p>
    <w:p w14:paraId="25C4FAF7" w14:textId="77777777" w:rsidR="0020457F" w:rsidRDefault="0020457F" w:rsidP="0025059C">
      <w:pPr>
        <w:pStyle w:val="Golobesedilo"/>
        <w:jc w:val="both"/>
        <w:rPr>
          <w:rFonts w:ascii="Arial" w:hAnsi="Arial" w:cs="Arial"/>
          <w:sz w:val="20"/>
          <w:szCs w:val="20"/>
        </w:rPr>
      </w:pPr>
    </w:p>
    <w:p w14:paraId="5F197122" w14:textId="7B55205A" w:rsidR="0025059C" w:rsidRPr="00183B4E" w:rsidRDefault="0025059C" w:rsidP="0025059C">
      <w:pPr>
        <w:pStyle w:val="Golobesedilo"/>
        <w:jc w:val="both"/>
        <w:rPr>
          <w:rFonts w:ascii="Arial" w:hAnsi="Arial" w:cs="Arial"/>
          <w:strike/>
          <w:sz w:val="20"/>
          <w:szCs w:val="20"/>
        </w:rPr>
      </w:pPr>
      <w:r w:rsidRPr="007A1906">
        <w:rPr>
          <w:rFonts w:ascii="Arial" w:hAnsi="Arial" w:cs="Arial"/>
          <w:sz w:val="20"/>
          <w:szCs w:val="20"/>
        </w:rPr>
        <w:t xml:space="preserve">Ponudnik mora </w:t>
      </w:r>
      <w:r w:rsidR="00183B4E">
        <w:rPr>
          <w:rFonts w:ascii="Arial" w:hAnsi="Arial" w:cs="Arial"/>
          <w:sz w:val="20"/>
          <w:szCs w:val="20"/>
        </w:rPr>
        <w:t xml:space="preserve">morebitne </w:t>
      </w:r>
      <w:r w:rsidRPr="007A1906">
        <w:rPr>
          <w:rFonts w:ascii="Arial" w:hAnsi="Arial" w:cs="Arial"/>
          <w:sz w:val="20"/>
          <w:szCs w:val="20"/>
        </w:rPr>
        <w:t xml:space="preserve">popuste </w:t>
      </w:r>
      <w:proofErr w:type="spellStart"/>
      <w:r w:rsidRPr="007A1906">
        <w:rPr>
          <w:rFonts w:ascii="Arial" w:hAnsi="Arial" w:cs="Arial"/>
          <w:sz w:val="20"/>
          <w:szCs w:val="20"/>
        </w:rPr>
        <w:t>vkalkulirati</w:t>
      </w:r>
      <w:proofErr w:type="spellEnd"/>
      <w:r w:rsidRPr="007A1906">
        <w:rPr>
          <w:rFonts w:ascii="Arial" w:hAnsi="Arial" w:cs="Arial"/>
          <w:sz w:val="20"/>
          <w:szCs w:val="20"/>
        </w:rPr>
        <w:t xml:space="preserve"> v ponudbene cene postavk ponudbenega predračuna v Excelovi obliki. </w:t>
      </w:r>
    </w:p>
    <w:p w14:paraId="7C74D615" w14:textId="47708FF5" w:rsidR="0025059C" w:rsidRDefault="0025059C" w:rsidP="0025059C">
      <w:pPr>
        <w:jc w:val="left"/>
        <w:rPr>
          <w:rFonts w:ascii="Arial" w:hAnsi="Arial" w:cs="Arial"/>
          <w:b/>
          <w:kern w:val="0"/>
        </w:rPr>
      </w:pPr>
    </w:p>
    <w:p w14:paraId="444F85F1" w14:textId="77777777" w:rsidR="002C221A" w:rsidRDefault="002C221A" w:rsidP="0025059C">
      <w:pPr>
        <w:jc w:val="left"/>
        <w:rPr>
          <w:rFonts w:ascii="Arial" w:hAnsi="Arial" w:cs="Arial"/>
          <w:b/>
          <w:kern w:val="0"/>
        </w:rPr>
      </w:pPr>
    </w:p>
    <w:p w14:paraId="27BC4674" w14:textId="77777777" w:rsidR="00FC32F9" w:rsidRPr="00107195" w:rsidRDefault="00FC32F9" w:rsidP="00FC32F9">
      <w:pPr>
        <w:jc w:val="left"/>
        <w:rPr>
          <w:rFonts w:ascii="Arial" w:hAnsi="Arial" w:cs="Arial"/>
          <w:b/>
          <w:color w:val="000000" w:themeColor="text1"/>
          <w:kern w:val="0"/>
        </w:rPr>
      </w:pPr>
      <w:r w:rsidRPr="00107195">
        <w:rPr>
          <w:rFonts w:ascii="Arial" w:hAnsi="Arial" w:cs="Arial"/>
          <w:b/>
          <w:color w:val="000000" w:themeColor="text1"/>
          <w:kern w:val="0"/>
        </w:rPr>
        <w:t xml:space="preserve">VELJAVNOST PONUDBE: </w:t>
      </w:r>
    </w:p>
    <w:p w14:paraId="7CE79898" w14:textId="245B9F57" w:rsidR="00FC32F9" w:rsidRPr="00107195" w:rsidRDefault="00FC32F9" w:rsidP="00FC32F9">
      <w:pPr>
        <w:jc w:val="left"/>
        <w:rPr>
          <w:rFonts w:ascii="Arial" w:hAnsi="Arial" w:cs="Arial"/>
          <w:color w:val="000000" w:themeColor="text1"/>
          <w:kern w:val="0"/>
        </w:rPr>
      </w:pPr>
      <w:r w:rsidRPr="00107195">
        <w:rPr>
          <w:rFonts w:ascii="Arial" w:hAnsi="Arial" w:cs="Arial"/>
          <w:color w:val="000000" w:themeColor="text1"/>
          <w:kern w:val="0"/>
        </w:rPr>
        <w:t>Naša ponudba velja do _</w:t>
      </w:r>
      <w:r w:rsidR="00025F12" w:rsidRPr="00107195">
        <w:rPr>
          <w:rFonts w:ascii="Arial" w:hAnsi="Arial" w:cs="Arial"/>
          <w:color w:val="000000" w:themeColor="text1"/>
          <w:kern w:val="0"/>
        </w:rPr>
        <w:t xml:space="preserve">____________________ </w:t>
      </w:r>
      <w:r w:rsidR="00025F12" w:rsidRPr="001A3A6D">
        <w:rPr>
          <w:rFonts w:ascii="Arial" w:hAnsi="Arial" w:cs="Arial"/>
          <w:i/>
          <w:iCs/>
          <w:color w:val="000000" w:themeColor="text1"/>
          <w:kern w:val="0"/>
        </w:rPr>
        <w:t>(</w:t>
      </w:r>
      <w:r w:rsidR="001A3A6D" w:rsidRPr="001A3A6D">
        <w:rPr>
          <w:rFonts w:ascii="Arial" w:hAnsi="Arial" w:cs="Arial"/>
          <w:i/>
          <w:iCs/>
          <w:color w:val="000000" w:themeColor="text1"/>
          <w:kern w:val="0"/>
        </w:rPr>
        <w:t xml:space="preserve">pogoj: </w:t>
      </w:r>
      <w:r w:rsidR="00025F12" w:rsidRPr="001A3A6D">
        <w:rPr>
          <w:rFonts w:ascii="Arial" w:hAnsi="Arial" w:cs="Arial"/>
          <w:i/>
          <w:iCs/>
          <w:color w:val="000000" w:themeColor="text1"/>
          <w:kern w:val="0"/>
        </w:rPr>
        <w:t xml:space="preserve">najmanj </w:t>
      </w:r>
      <w:r w:rsidR="001A3A6D" w:rsidRPr="001A3A6D">
        <w:rPr>
          <w:rFonts w:ascii="Arial" w:hAnsi="Arial" w:cs="Arial"/>
          <w:i/>
          <w:iCs/>
          <w:color w:val="000000" w:themeColor="text1"/>
          <w:kern w:val="0"/>
        </w:rPr>
        <w:t>do 3</w:t>
      </w:r>
      <w:r w:rsidR="00032874">
        <w:rPr>
          <w:rFonts w:ascii="Arial" w:hAnsi="Arial" w:cs="Arial"/>
          <w:i/>
          <w:iCs/>
          <w:color w:val="000000" w:themeColor="text1"/>
          <w:kern w:val="0"/>
        </w:rPr>
        <w:t>1</w:t>
      </w:r>
      <w:r w:rsidR="00927C33">
        <w:rPr>
          <w:rFonts w:ascii="Arial" w:hAnsi="Arial" w:cs="Arial"/>
          <w:i/>
          <w:iCs/>
          <w:color w:val="000000" w:themeColor="text1"/>
          <w:kern w:val="0"/>
        </w:rPr>
        <w:t xml:space="preserve">. </w:t>
      </w:r>
      <w:r w:rsidR="00EC1E56">
        <w:rPr>
          <w:rFonts w:ascii="Arial" w:hAnsi="Arial" w:cs="Arial"/>
          <w:i/>
          <w:iCs/>
          <w:color w:val="000000" w:themeColor="text1"/>
          <w:kern w:val="0"/>
        </w:rPr>
        <w:t>12</w:t>
      </w:r>
      <w:r w:rsidR="00927C33">
        <w:rPr>
          <w:rFonts w:ascii="Arial" w:hAnsi="Arial" w:cs="Arial"/>
          <w:i/>
          <w:iCs/>
          <w:color w:val="000000" w:themeColor="text1"/>
          <w:kern w:val="0"/>
        </w:rPr>
        <w:t>. 202</w:t>
      </w:r>
      <w:r w:rsidR="00193A25">
        <w:rPr>
          <w:rFonts w:ascii="Arial" w:hAnsi="Arial" w:cs="Arial"/>
          <w:i/>
          <w:iCs/>
          <w:color w:val="000000" w:themeColor="text1"/>
          <w:kern w:val="0"/>
        </w:rPr>
        <w:t>6</w:t>
      </w:r>
      <w:r w:rsidRPr="001A3A6D">
        <w:rPr>
          <w:rFonts w:ascii="Arial" w:hAnsi="Arial" w:cs="Arial"/>
          <w:i/>
          <w:iCs/>
          <w:color w:val="000000" w:themeColor="text1"/>
          <w:kern w:val="0"/>
        </w:rPr>
        <w:t>).</w:t>
      </w:r>
    </w:p>
    <w:p w14:paraId="5BD5F1DC" w14:textId="77777777" w:rsidR="00FC32F9" w:rsidRDefault="00FC32F9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0BC70932" w14:textId="77777777" w:rsidR="00183B4E" w:rsidRPr="00107195" w:rsidRDefault="00183B4E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1A73B4EB" w14:textId="77777777" w:rsidR="0025059C" w:rsidRPr="007A1906" w:rsidRDefault="0025059C" w:rsidP="0025059C">
      <w:pPr>
        <w:jc w:val="left"/>
        <w:rPr>
          <w:rFonts w:ascii="Arial" w:hAnsi="Arial" w:cs="Arial"/>
          <w:b/>
          <w:kern w:val="0"/>
        </w:rPr>
      </w:pPr>
      <w:r w:rsidRPr="007A1906">
        <w:rPr>
          <w:rFonts w:ascii="Arial" w:hAnsi="Arial" w:cs="Arial"/>
          <w:b/>
          <w:kern w:val="0"/>
        </w:rPr>
        <w:t>PONUDBENI PREDRAČUN (KALKULACIJA):</w:t>
      </w:r>
    </w:p>
    <w:p w14:paraId="63F05810" w14:textId="4D853B8E" w:rsidR="0025059C" w:rsidRPr="007A1906" w:rsidRDefault="0025059C" w:rsidP="0025059C">
      <w:pPr>
        <w:jc w:val="left"/>
        <w:rPr>
          <w:rFonts w:ascii="Arial" w:hAnsi="Arial" w:cs="Arial"/>
          <w:kern w:val="0"/>
        </w:rPr>
      </w:pPr>
      <w:r w:rsidRPr="007A1906">
        <w:rPr>
          <w:rFonts w:ascii="Arial" w:hAnsi="Arial" w:cs="Arial"/>
          <w:kern w:val="0"/>
        </w:rPr>
        <w:t xml:space="preserve">Sestavni del tega obrazca je ponudbeni predračun v </w:t>
      </w:r>
      <w:proofErr w:type="spellStart"/>
      <w:r>
        <w:rPr>
          <w:rFonts w:ascii="Arial" w:hAnsi="Arial" w:cs="Arial"/>
          <w:kern w:val="0"/>
        </w:rPr>
        <w:t>Exc</w:t>
      </w:r>
      <w:proofErr w:type="spellEnd"/>
      <w:r>
        <w:rPr>
          <w:rFonts w:ascii="Arial" w:hAnsi="Arial" w:cs="Arial"/>
          <w:kern w:val="0"/>
        </w:rPr>
        <w:t>.</w:t>
      </w:r>
      <w:r w:rsidRPr="007A1906">
        <w:rPr>
          <w:rFonts w:ascii="Arial" w:hAnsi="Arial" w:cs="Arial"/>
          <w:kern w:val="0"/>
        </w:rPr>
        <w:t xml:space="preserve"> obliki. </w:t>
      </w:r>
    </w:p>
    <w:p w14:paraId="517D63A6" w14:textId="77777777" w:rsidR="00FC32F9" w:rsidRDefault="00FC32F9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6DB8773D" w14:textId="77777777" w:rsidR="00183B4E" w:rsidRDefault="00183B4E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0E11F3CC" w14:textId="77777777" w:rsidR="0059652D" w:rsidRPr="00FC32F9" w:rsidRDefault="0059652D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5264B2A4" w14:textId="77777777" w:rsidR="00FC32F9" w:rsidRPr="00FC32F9" w:rsidRDefault="00FC32F9" w:rsidP="00FC32F9">
      <w:pPr>
        <w:jc w:val="left"/>
        <w:rPr>
          <w:rFonts w:ascii="Arial" w:hAnsi="Arial" w:cs="Arial"/>
          <w:color w:val="000000" w:themeColor="text1"/>
          <w:kern w:val="0"/>
        </w:rPr>
      </w:pPr>
    </w:p>
    <w:p w14:paraId="1556DE87" w14:textId="7F27B300" w:rsidR="0059652D" w:rsidRPr="0059652D" w:rsidRDefault="0059652D" w:rsidP="0059652D">
      <w:pPr>
        <w:spacing w:line="260" w:lineRule="atLeast"/>
        <w:ind w:left="540" w:hanging="540"/>
        <w:rPr>
          <w:rFonts w:ascii="Arial" w:eastAsia="Calibri" w:hAnsi="Arial" w:cs="Arial"/>
          <w:kern w:val="0"/>
          <w:szCs w:val="22"/>
          <w:lang w:eastAsia="en-US"/>
        </w:rPr>
      </w:pPr>
      <w:r w:rsidRPr="0059652D">
        <w:rPr>
          <w:rFonts w:ascii="Arial" w:eastAsia="Calibri" w:hAnsi="Arial" w:cs="Arial"/>
          <w:kern w:val="0"/>
          <w:szCs w:val="22"/>
          <w:lang w:eastAsia="en-US"/>
        </w:rPr>
        <w:t>Kraj in datum:</w:t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>
        <w:rPr>
          <w:rFonts w:ascii="Arial" w:eastAsia="Calibri" w:hAnsi="Arial" w:cs="Arial"/>
          <w:kern w:val="0"/>
          <w:szCs w:val="22"/>
          <w:lang w:eastAsia="en-US"/>
        </w:rPr>
        <w:t>P</w:t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>odpis ponudnika:</w:t>
      </w:r>
    </w:p>
    <w:p w14:paraId="40A3A647" w14:textId="77777777" w:rsidR="0059652D" w:rsidRPr="0059652D" w:rsidRDefault="0059652D" w:rsidP="0059652D">
      <w:pPr>
        <w:spacing w:line="260" w:lineRule="atLeast"/>
        <w:ind w:left="540" w:hanging="540"/>
        <w:rPr>
          <w:rFonts w:ascii="Arial" w:eastAsia="Calibri" w:hAnsi="Arial" w:cs="Arial"/>
          <w:kern w:val="0"/>
          <w:szCs w:val="22"/>
          <w:lang w:eastAsia="en-US"/>
        </w:rPr>
      </w:pPr>
    </w:p>
    <w:p w14:paraId="5A556263" w14:textId="77777777" w:rsidR="0059652D" w:rsidRPr="0059652D" w:rsidRDefault="0059652D" w:rsidP="0059652D">
      <w:pPr>
        <w:spacing w:line="260" w:lineRule="atLeast"/>
        <w:ind w:left="540" w:hanging="540"/>
        <w:rPr>
          <w:rFonts w:ascii="Arial" w:eastAsia="Calibri" w:hAnsi="Arial" w:cs="Arial"/>
          <w:kern w:val="0"/>
          <w:szCs w:val="22"/>
          <w:lang w:eastAsia="en-US"/>
        </w:rPr>
      </w:pPr>
    </w:p>
    <w:p w14:paraId="18AC4A42" w14:textId="77777777" w:rsidR="0059652D" w:rsidRPr="0059652D" w:rsidRDefault="0059652D" w:rsidP="0059652D">
      <w:pPr>
        <w:spacing w:line="260" w:lineRule="atLeast"/>
        <w:ind w:left="540" w:hanging="540"/>
        <w:rPr>
          <w:rFonts w:ascii="Arial" w:eastAsia="Calibri" w:hAnsi="Arial" w:cs="Arial"/>
          <w:kern w:val="0"/>
          <w:szCs w:val="22"/>
          <w:lang w:eastAsia="en-US"/>
        </w:rPr>
      </w:pPr>
      <w:r w:rsidRPr="0059652D">
        <w:rPr>
          <w:rFonts w:ascii="Arial" w:eastAsia="Calibri" w:hAnsi="Arial" w:cs="Arial"/>
          <w:kern w:val="0"/>
          <w:szCs w:val="22"/>
          <w:lang w:eastAsia="en-US"/>
        </w:rPr>
        <w:t>_____________________</w:t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</w:r>
      <w:r w:rsidRPr="0059652D">
        <w:rPr>
          <w:rFonts w:ascii="Arial" w:eastAsia="Calibri" w:hAnsi="Arial" w:cs="Arial"/>
          <w:kern w:val="0"/>
          <w:szCs w:val="22"/>
          <w:lang w:eastAsia="en-US"/>
        </w:rPr>
        <w:tab/>
        <w:t>________________</w:t>
      </w:r>
    </w:p>
    <w:p w14:paraId="1BFEDD75" w14:textId="50603179" w:rsidR="00FC32F9" w:rsidRPr="00FC32F9" w:rsidRDefault="00551782" w:rsidP="00FC32F9">
      <w:pPr>
        <w:jc w:val="left"/>
        <w:rPr>
          <w:rFonts w:ascii="Arial" w:hAnsi="Arial" w:cs="Arial"/>
          <w:color w:val="000000" w:themeColor="text1"/>
          <w:kern w:val="0"/>
        </w:rPr>
      </w:pPr>
      <w:r w:rsidRPr="00AF38E7">
        <w:rPr>
          <w:rFonts w:ascii="Arial" w:hAnsi="Arial" w:cs="Arial"/>
          <w:color w:val="000000" w:themeColor="text1"/>
          <w:kern w:val="0"/>
        </w:rPr>
        <w:tab/>
      </w:r>
    </w:p>
    <w:sectPr w:rsidR="00FC32F9" w:rsidRPr="00FC32F9" w:rsidSect="00EA045E">
      <w:footerReference w:type="default" r:id="rId11"/>
      <w:headerReference w:type="first" r:id="rId12"/>
      <w:footerReference w:type="first" r:id="rId13"/>
      <w:pgSz w:w="11907" w:h="16839"/>
      <w:pgMar w:top="1418" w:right="1418" w:bottom="1418" w:left="1418" w:header="850" w:footer="61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33E4" w14:textId="77777777" w:rsidR="00466D4C" w:rsidRDefault="00466D4C">
      <w:r>
        <w:separator/>
      </w:r>
    </w:p>
    <w:p w14:paraId="7019A524" w14:textId="77777777" w:rsidR="00466D4C" w:rsidRDefault="00466D4C"/>
  </w:endnote>
  <w:endnote w:type="continuationSeparator" w:id="0">
    <w:p w14:paraId="371A181D" w14:textId="77777777" w:rsidR="00466D4C" w:rsidRDefault="00466D4C">
      <w:r>
        <w:continuationSeparator/>
      </w:r>
    </w:p>
    <w:p w14:paraId="7F1BD29E" w14:textId="77777777" w:rsidR="00466D4C" w:rsidRDefault="00466D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Condensed">
    <w:altName w:val="Franklin Gothic Medium Cond"/>
    <w:charset w:val="EE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7EF4D" w14:textId="536AABFC" w:rsidR="00D42838" w:rsidRPr="00114D18" w:rsidRDefault="00D42838" w:rsidP="00114D18">
    <w:pPr>
      <w:pStyle w:val="Noga"/>
      <w:spacing w:before="120"/>
      <w:rPr>
        <w:rFonts w:ascii="Segoe Condensed" w:hAnsi="Segoe Condensed"/>
      </w:rPr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10"/>
    </w:tblGrid>
    <w:tr w:rsidR="00D42838" w14:paraId="39622C83" w14:textId="77777777" w:rsidTr="00D42838">
      <w:trPr>
        <w:trHeight w:val="10166"/>
      </w:trPr>
      <w:tc>
        <w:tcPr>
          <w:tcW w:w="498" w:type="dxa"/>
          <w:tcBorders>
            <w:bottom w:val="single" w:sz="4" w:space="0" w:color="auto"/>
          </w:tcBorders>
          <w:textDirection w:val="btLr"/>
        </w:tcPr>
        <w:p w14:paraId="72E43F6D" w14:textId="77777777" w:rsidR="00D42838" w:rsidRPr="00BB6322" w:rsidRDefault="00D42838" w:rsidP="00A93156">
          <w:pPr>
            <w:pStyle w:val="Glava"/>
            <w:ind w:left="113" w:right="113"/>
            <w:rPr>
              <w:rFonts w:ascii="Candara" w:hAnsi="Candara"/>
            </w:rPr>
          </w:pPr>
          <w:r w:rsidRPr="0072507D">
            <w:rPr>
              <w:rFonts w:ascii="Candara" w:hAnsi="Candara"/>
              <w:color w:val="76923C" w:themeColor="accent3" w:themeShade="BF"/>
            </w:rPr>
            <w:t>Komunala Slovenj Gradec d.o.o.</w:t>
          </w:r>
        </w:p>
      </w:tc>
    </w:tr>
    <w:tr w:rsidR="00D42838" w14:paraId="24BC88A3" w14:textId="77777777" w:rsidTr="00D42838">
      <w:tc>
        <w:tcPr>
          <w:tcW w:w="498" w:type="dxa"/>
          <w:tcBorders>
            <w:top w:val="single" w:sz="4" w:space="0" w:color="auto"/>
          </w:tcBorders>
        </w:tcPr>
        <w:p w14:paraId="0652776F" w14:textId="611E5F54" w:rsidR="00D42838" w:rsidRPr="00BB6322" w:rsidRDefault="00D42838" w:rsidP="00A93156">
          <w:pPr>
            <w:pStyle w:val="Noga"/>
            <w:rPr>
              <w:rFonts w:ascii="Candara" w:hAnsi="Candara"/>
            </w:rPr>
          </w:pPr>
          <w:r w:rsidRPr="0072507D">
            <w:rPr>
              <w:rFonts w:ascii="Candara" w:hAnsi="Candara"/>
              <w:color w:val="76923C" w:themeColor="accent3" w:themeShade="BF"/>
              <w:sz w:val="22"/>
              <w:szCs w:val="21"/>
            </w:rPr>
            <w:fldChar w:fldCharType="begin"/>
          </w:r>
          <w:r w:rsidRPr="0072507D">
            <w:rPr>
              <w:rFonts w:ascii="Candara" w:hAnsi="Candara"/>
              <w:color w:val="76923C" w:themeColor="accent3" w:themeShade="BF"/>
            </w:rPr>
            <w:instrText>PAGE   \* MERGEFORMAT</w:instrText>
          </w:r>
          <w:r w:rsidRPr="0072507D">
            <w:rPr>
              <w:rFonts w:ascii="Candara" w:hAnsi="Candara"/>
              <w:color w:val="76923C" w:themeColor="accent3" w:themeShade="BF"/>
              <w:sz w:val="22"/>
              <w:szCs w:val="21"/>
            </w:rPr>
            <w:fldChar w:fldCharType="separate"/>
          </w:r>
          <w:r w:rsidR="0020457F" w:rsidRPr="0020457F">
            <w:rPr>
              <w:rFonts w:ascii="Candara" w:hAnsi="Candara"/>
              <w:noProof/>
              <w:color w:val="76923C" w:themeColor="accent3" w:themeShade="BF"/>
              <w:sz w:val="40"/>
              <w:szCs w:val="40"/>
            </w:rPr>
            <w:t>2</w:t>
          </w:r>
          <w:r w:rsidRPr="0072507D">
            <w:rPr>
              <w:rFonts w:ascii="Candara" w:hAnsi="Candara"/>
              <w:color w:val="76923C" w:themeColor="accent3" w:themeShade="BF"/>
              <w:sz w:val="40"/>
              <w:szCs w:val="40"/>
            </w:rPr>
            <w:fldChar w:fldCharType="end"/>
          </w:r>
        </w:p>
      </w:tc>
    </w:tr>
    <w:tr w:rsidR="00D42838" w14:paraId="7AC180BF" w14:textId="77777777" w:rsidTr="00D42838">
      <w:trPr>
        <w:trHeight w:val="768"/>
      </w:trPr>
      <w:tc>
        <w:tcPr>
          <w:tcW w:w="498" w:type="dxa"/>
        </w:tcPr>
        <w:p w14:paraId="6FD2883D" w14:textId="77777777" w:rsidR="00D42838" w:rsidRDefault="00D42838" w:rsidP="00A93156">
          <w:pPr>
            <w:pStyle w:val="Glava"/>
          </w:pPr>
        </w:p>
      </w:tc>
    </w:tr>
  </w:tbl>
  <w:p w14:paraId="6C751180" w14:textId="77777777" w:rsidR="00D42838" w:rsidRPr="00BB6322" w:rsidRDefault="00D42838" w:rsidP="00A93156">
    <w:pPr>
      <w:pStyle w:val="Noga"/>
    </w:pPr>
  </w:p>
  <w:p w14:paraId="168DE767" w14:textId="2D2B390A" w:rsidR="00D42838" w:rsidRPr="00114D18" w:rsidRDefault="00D42838" w:rsidP="00114D18">
    <w:pPr>
      <w:pStyle w:val="Noga"/>
      <w:spacing w:before="120"/>
      <w:rPr>
        <w:rFonts w:ascii="Segoe Condensed" w:hAnsi="Segoe Condensed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8A16" w14:textId="77777777" w:rsidR="0020457F" w:rsidRPr="00DB5C6A" w:rsidRDefault="0020457F" w:rsidP="0020457F">
    <w:pPr>
      <w:jc w:val="center"/>
      <w:rPr>
        <w:rFonts w:ascii="Arial" w:hAnsi="Arial" w:cs="Arial"/>
        <w:color w:val="0000FF"/>
        <w:kern w:val="0"/>
        <w:sz w:val="16"/>
        <w:szCs w:val="16"/>
      </w:rPr>
    </w:pPr>
    <w:r w:rsidRPr="00DB5C6A">
      <w:rPr>
        <w:rFonts w:ascii="Arial" w:hAnsi="Arial" w:cs="Arial"/>
        <w:color w:val="0000FF"/>
        <w:kern w:val="0"/>
        <w:sz w:val="16"/>
        <w:szCs w:val="16"/>
      </w:rPr>
      <w:t xml:space="preserve">3204 DOBRNA </w:t>
    </w:r>
    <w:r w:rsidRPr="00DB5C6A">
      <w:rPr>
        <w:rFonts w:ascii="Arial" w:hAnsi="Arial" w:cs="Arial"/>
        <w:color w:val="0000FF"/>
        <w:kern w:val="0"/>
        <w:sz w:val="16"/>
        <w:szCs w:val="16"/>
      </w:rPr>
      <w:sym w:font="Wingdings" w:char="F09F"/>
    </w:r>
    <w:r w:rsidRPr="00DB5C6A">
      <w:rPr>
        <w:rFonts w:ascii="Arial" w:hAnsi="Arial" w:cs="Arial"/>
        <w:color w:val="0000FF"/>
        <w:kern w:val="0"/>
        <w:sz w:val="16"/>
        <w:szCs w:val="16"/>
      </w:rPr>
      <w:t xml:space="preserve"> </w:t>
    </w:r>
    <w:proofErr w:type="spellStart"/>
    <w:r w:rsidRPr="00DB5C6A">
      <w:rPr>
        <w:rFonts w:ascii="Arial" w:hAnsi="Arial" w:cs="Arial"/>
        <w:color w:val="0000FF"/>
        <w:kern w:val="0"/>
        <w:sz w:val="16"/>
        <w:szCs w:val="16"/>
      </w:rPr>
      <w:t>Dobrna</w:t>
    </w:r>
    <w:proofErr w:type="spellEnd"/>
    <w:r w:rsidRPr="00DB5C6A">
      <w:rPr>
        <w:rFonts w:ascii="Arial" w:hAnsi="Arial" w:cs="Arial"/>
        <w:color w:val="0000FF"/>
        <w:kern w:val="0"/>
        <w:sz w:val="16"/>
        <w:szCs w:val="16"/>
      </w:rPr>
      <w:t xml:space="preserve"> 19, SLOVENIJA</w:t>
    </w:r>
  </w:p>
  <w:p w14:paraId="543133F9" w14:textId="77777777" w:rsidR="0020457F" w:rsidRPr="00DB5C6A" w:rsidRDefault="0020457F" w:rsidP="0020457F">
    <w:pPr>
      <w:jc w:val="center"/>
      <w:rPr>
        <w:rFonts w:ascii="Arial" w:hAnsi="Arial" w:cs="Arial"/>
        <w:color w:val="0000FF"/>
        <w:kern w:val="0"/>
        <w:sz w:val="16"/>
        <w:szCs w:val="16"/>
      </w:rPr>
    </w:pPr>
    <w:r w:rsidRPr="00DB5C6A">
      <w:rPr>
        <w:rFonts w:ascii="Arial" w:hAnsi="Arial" w:cs="Arial"/>
        <w:color w:val="0000FF"/>
        <w:kern w:val="0"/>
        <w:sz w:val="16"/>
        <w:szCs w:val="16"/>
      </w:rPr>
      <w:sym w:font="Webdings" w:char="F0C9"/>
    </w:r>
    <w:r w:rsidRPr="00DB5C6A">
      <w:rPr>
        <w:rFonts w:ascii="Arial" w:hAnsi="Arial" w:cs="Arial"/>
        <w:color w:val="0000FF"/>
        <w:kern w:val="0"/>
        <w:sz w:val="16"/>
        <w:szCs w:val="16"/>
      </w:rPr>
      <w:t xml:space="preserve"> ++386 </w:t>
    </w:r>
    <w:smartTag w:uri="urn:schemas-microsoft-com:office:smarttags" w:element="phone">
      <w:smartTagPr>
        <w:attr w:uri="urn:schemas-microsoft-com:office:office" w:name="ls" w:val="trans"/>
      </w:smartTagPr>
      <w:r w:rsidRPr="00DB5C6A">
        <w:rPr>
          <w:rFonts w:ascii="Arial" w:hAnsi="Arial" w:cs="Arial"/>
          <w:color w:val="0000FF"/>
          <w:kern w:val="0"/>
          <w:sz w:val="16"/>
          <w:szCs w:val="16"/>
        </w:rPr>
        <w:t>03 780 10 50</w:t>
      </w:r>
    </w:smartTag>
  </w:p>
  <w:p w14:paraId="7EA3CA52" w14:textId="77777777" w:rsidR="0020457F" w:rsidRPr="00DB5C6A" w:rsidRDefault="0020457F" w:rsidP="0020457F">
    <w:pPr>
      <w:jc w:val="center"/>
      <w:rPr>
        <w:rFonts w:ascii="Arial" w:hAnsi="Arial" w:cs="Arial"/>
        <w:color w:val="0000FF"/>
        <w:kern w:val="0"/>
        <w:sz w:val="16"/>
        <w:szCs w:val="16"/>
      </w:rPr>
    </w:pPr>
    <w:r w:rsidRPr="00DB5C6A">
      <w:rPr>
        <w:rFonts w:ascii="Arial" w:hAnsi="Arial" w:cs="Arial"/>
        <w:color w:val="0000FF"/>
        <w:kern w:val="0"/>
        <w:sz w:val="16"/>
        <w:szCs w:val="16"/>
      </w:rPr>
      <w:t>e-mail: o</w:t>
    </w:r>
    <w:bookmarkStart w:id="0" w:name="_Hlt515891862"/>
    <w:r w:rsidRPr="00DB5C6A">
      <w:rPr>
        <w:rFonts w:ascii="Arial" w:hAnsi="Arial" w:cs="Arial"/>
        <w:color w:val="0000FF"/>
        <w:kern w:val="0"/>
        <w:sz w:val="16"/>
        <w:szCs w:val="16"/>
      </w:rPr>
      <w:t>b</w:t>
    </w:r>
    <w:bookmarkEnd w:id="0"/>
    <w:r w:rsidRPr="00DB5C6A">
      <w:rPr>
        <w:rFonts w:ascii="Arial" w:hAnsi="Arial" w:cs="Arial"/>
        <w:color w:val="0000FF"/>
        <w:kern w:val="0"/>
        <w:sz w:val="16"/>
        <w:szCs w:val="16"/>
      </w:rPr>
      <w:t>cin</w:t>
    </w:r>
    <w:bookmarkStart w:id="1" w:name="_Hlt515892813"/>
    <w:r w:rsidRPr="00DB5C6A">
      <w:rPr>
        <w:rFonts w:ascii="Arial" w:hAnsi="Arial" w:cs="Arial"/>
        <w:color w:val="0000FF"/>
        <w:kern w:val="0"/>
        <w:sz w:val="16"/>
        <w:szCs w:val="16"/>
      </w:rPr>
      <w:t>a</w:t>
    </w:r>
    <w:bookmarkEnd w:id="1"/>
    <w:r w:rsidRPr="00DB5C6A">
      <w:rPr>
        <w:rFonts w:ascii="Arial" w:hAnsi="Arial" w:cs="Arial"/>
        <w:color w:val="0000FF"/>
        <w:kern w:val="0"/>
        <w:sz w:val="16"/>
        <w:szCs w:val="16"/>
      </w:rPr>
      <w:t>@dobrna.si</w:t>
    </w:r>
  </w:p>
  <w:p w14:paraId="21893DAB" w14:textId="41D20507" w:rsidR="0020457F" w:rsidRDefault="0020457F" w:rsidP="0020457F">
    <w:pPr>
      <w:jc w:val="center"/>
    </w:pPr>
    <w:r w:rsidRPr="00DB5C6A">
      <w:rPr>
        <w:rFonts w:ascii="Arial" w:hAnsi="Arial" w:cs="Arial"/>
        <w:color w:val="0000FF"/>
        <w:kern w:val="0"/>
        <w:sz w:val="16"/>
        <w:szCs w:val="16"/>
      </w:rPr>
      <w:t>ID za DDV: SI 71 77 26 26, transakcijski račun: 01355-0100003171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1A2EF" w14:textId="77777777" w:rsidR="00466D4C" w:rsidRDefault="00466D4C">
      <w:r>
        <w:separator/>
      </w:r>
    </w:p>
    <w:p w14:paraId="01548544" w14:textId="77777777" w:rsidR="00466D4C" w:rsidRDefault="00466D4C"/>
  </w:footnote>
  <w:footnote w:type="continuationSeparator" w:id="0">
    <w:p w14:paraId="062B877B" w14:textId="77777777" w:rsidR="00466D4C" w:rsidRDefault="00466D4C">
      <w:r>
        <w:continuationSeparator/>
      </w:r>
    </w:p>
    <w:p w14:paraId="4EF9300B" w14:textId="77777777" w:rsidR="00466D4C" w:rsidRDefault="00466D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3B439" w14:textId="77777777" w:rsidR="0020457F" w:rsidRPr="00DB5C6A" w:rsidRDefault="0020457F" w:rsidP="0020457F">
    <w:pPr>
      <w:tabs>
        <w:tab w:val="center" w:pos="4536"/>
        <w:tab w:val="right" w:pos="9072"/>
      </w:tabs>
      <w:jc w:val="center"/>
      <w:rPr>
        <w:rFonts w:ascii="Times New Roman" w:hAnsi="Times New Roman"/>
        <w:kern w:val="0"/>
      </w:rPr>
    </w:pPr>
    <w:r w:rsidRPr="00DB5C6A">
      <w:rPr>
        <w:rFonts w:ascii="Times New Roman" w:hAnsi="Times New Roman"/>
        <w:noProof/>
        <w:kern w:val="0"/>
      </w:rPr>
      <w:drawing>
        <wp:inline distT="0" distB="0" distL="0" distR="0" wp14:anchorId="01FD04A1" wp14:editId="62A73F58">
          <wp:extent cx="438150" cy="528562"/>
          <wp:effectExtent l="0" t="0" r="0" b="5080"/>
          <wp:docPr id="1" name="Slika 1" descr="Grb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b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0481" cy="531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6BC106" w14:textId="45360F47" w:rsidR="00D42838" w:rsidRDefault="0020457F" w:rsidP="0020457F">
    <w:pPr>
      <w:tabs>
        <w:tab w:val="center" w:pos="4536"/>
        <w:tab w:val="right" w:pos="9072"/>
      </w:tabs>
      <w:jc w:val="center"/>
    </w:pPr>
    <w:r w:rsidRPr="00DB5C6A">
      <w:rPr>
        <w:rFonts w:ascii="Arial" w:hAnsi="Arial" w:cs="Arial"/>
        <w:color w:val="0000FF"/>
        <w:kern w:val="0"/>
        <w:sz w:val="16"/>
        <w:szCs w:val="16"/>
      </w:rPr>
      <w:t>Občina Dobrna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3289"/>
    <w:multiLevelType w:val="hybridMultilevel"/>
    <w:tmpl w:val="DDBC38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2" w15:restartNumberingAfterBreak="0">
    <w:nsid w:val="0B364A03"/>
    <w:multiLevelType w:val="hybridMultilevel"/>
    <w:tmpl w:val="0EAE88D4"/>
    <w:lvl w:ilvl="0" w:tplc="0409000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7E27B4"/>
    <w:multiLevelType w:val="hybridMultilevel"/>
    <w:tmpl w:val="5246AD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6F01"/>
    <w:multiLevelType w:val="hybridMultilevel"/>
    <w:tmpl w:val="6E3C97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472FB"/>
    <w:multiLevelType w:val="hybridMultilevel"/>
    <w:tmpl w:val="716A5196"/>
    <w:lvl w:ilvl="0" w:tplc="EC1226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8733B"/>
    <w:multiLevelType w:val="hybridMultilevel"/>
    <w:tmpl w:val="73F85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A1EE6"/>
    <w:multiLevelType w:val="hybridMultilevel"/>
    <w:tmpl w:val="2F3C9818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277C8"/>
    <w:multiLevelType w:val="hybridMultilevel"/>
    <w:tmpl w:val="1C2647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A758D8"/>
    <w:multiLevelType w:val="hybridMultilevel"/>
    <w:tmpl w:val="6DA867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E03A6"/>
    <w:multiLevelType w:val="hybridMultilevel"/>
    <w:tmpl w:val="6110289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90833"/>
    <w:multiLevelType w:val="hybridMultilevel"/>
    <w:tmpl w:val="63BEDCF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3" w15:restartNumberingAfterBreak="0">
    <w:nsid w:val="3644167C"/>
    <w:multiLevelType w:val="hybridMultilevel"/>
    <w:tmpl w:val="754C61BA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EF33B3"/>
    <w:multiLevelType w:val="hybridMultilevel"/>
    <w:tmpl w:val="141E2DB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43006"/>
    <w:multiLevelType w:val="hybridMultilevel"/>
    <w:tmpl w:val="1D884D9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F7AFC"/>
    <w:multiLevelType w:val="hybridMultilevel"/>
    <w:tmpl w:val="35509F4C"/>
    <w:lvl w:ilvl="0" w:tplc="F41679E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3339E"/>
    <w:multiLevelType w:val="hybridMultilevel"/>
    <w:tmpl w:val="F688538A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F07386"/>
    <w:multiLevelType w:val="hybridMultilevel"/>
    <w:tmpl w:val="57748D30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6E6122"/>
    <w:multiLevelType w:val="hybridMultilevel"/>
    <w:tmpl w:val="23283EC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02041"/>
    <w:multiLevelType w:val="hybridMultilevel"/>
    <w:tmpl w:val="6A0E3CFC"/>
    <w:lvl w:ilvl="0" w:tplc="F064D4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D4249C"/>
    <w:multiLevelType w:val="hybridMultilevel"/>
    <w:tmpl w:val="AA20FDAA"/>
    <w:lvl w:ilvl="0" w:tplc="F1BEA966"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F1BEA966">
      <w:numFmt w:val="bullet"/>
      <w:lvlText w:val="-"/>
      <w:lvlJc w:val="left"/>
      <w:pPr>
        <w:ind w:left="1788" w:hanging="360"/>
      </w:pPr>
      <w:rPr>
        <w:rFonts w:ascii="Garamond" w:eastAsia="Times New Roman" w:hAnsi="Garamond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00908542">
    <w:abstractNumId w:val="12"/>
  </w:num>
  <w:num w:numId="2" w16cid:durableId="469714827">
    <w:abstractNumId w:val="1"/>
    <w:lvlOverride w:ilvl="0">
      <w:startOverride w:val="1"/>
    </w:lvlOverride>
  </w:num>
  <w:num w:numId="3" w16cid:durableId="206794649">
    <w:abstractNumId w:val="2"/>
  </w:num>
  <w:num w:numId="4" w16cid:durableId="260190768">
    <w:abstractNumId w:val="5"/>
  </w:num>
  <w:num w:numId="5" w16cid:durableId="2085056771">
    <w:abstractNumId w:val="6"/>
  </w:num>
  <w:num w:numId="6" w16cid:durableId="2076394819">
    <w:abstractNumId w:val="7"/>
  </w:num>
  <w:num w:numId="7" w16cid:durableId="576020160">
    <w:abstractNumId w:val="16"/>
  </w:num>
  <w:num w:numId="8" w16cid:durableId="1626039868">
    <w:abstractNumId w:val="4"/>
  </w:num>
  <w:num w:numId="9" w16cid:durableId="1751585298">
    <w:abstractNumId w:val="19"/>
  </w:num>
  <w:num w:numId="10" w16cid:durableId="1397635">
    <w:abstractNumId w:val="14"/>
  </w:num>
  <w:num w:numId="11" w16cid:durableId="1732846964">
    <w:abstractNumId w:val="15"/>
  </w:num>
  <w:num w:numId="12" w16cid:durableId="1947997585">
    <w:abstractNumId w:val="21"/>
  </w:num>
  <w:num w:numId="13" w16cid:durableId="134833290">
    <w:abstractNumId w:val="3"/>
  </w:num>
  <w:num w:numId="14" w16cid:durableId="255092091">
    <w:abstractNumId w:val="8"/>
  </w:num>
  <w:num w:numId="15" w16cid:durableId="50082743">
    <w:abstractNumId w:val="9"/>
  </w:num>
  <w:num w:numId="16" w16cid:durableId="1969629329">
    <w:abstractNumId w:val="0"/>
  </w:num>
  <w:num w:numId="17" w16cid:durableId="1991590693">
    <w:abstractNumId w:val="11"/>
  </w:num>
  <w:num w:numId="18" w16cid:durableId="1011493399">
    <w:abstractNumId w:val="18"/>
  </w:num>
  <w:num w:numId="19" w16cid:durableId="1961640396">
    <w:abstractNumId w:val="10"/>
  </w:num>
  <w:num w:numId="20" w16cid:durableId="1197039725">
    <w:abstractNumId w:val="13"/>
  </w:num>
  <w:num w:numId="21" w16cid:durableId="1461147293">
    <w:abstractNumId w:val="17"/>
  </w:num>
  <w:num w:numId="22" w16cid:durableId="134586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DE"/>
    <w:rsid w:val="00001C53"/>
    <w:rsid w:val="00011A7A"/>
    <w:rsid w:val="000146AC"/>
    <w:rsid w:val="0002204E"/>
    <w:rsid w:val="00025F12"/>
    <w:rsid w:val="00032874"/>
    <w:rsid w:val="0006364E"/>
    <w:rsid w:val="00070B76"/>
    <w:rsid w:val="00080B8B"/>
    <w:rsid w:val="000951EE"/>
    <w:rsid w:val="000975DA"/>
    <w:rsid w:val="000A10F0"/>
    <w:rsid w:val="000B03BC"/>
    <w:rsid w:val="000B5281"/>
    <w:rsid w:val="000B6CA0"/>
    <w:rsid w:val="000B7811"/>
    <w:rsid w:val="000F3155"/>
    <w:rsid w:val="000F71CB"/>
    <w:rsid w:val="00101DDA"/>
    <w:rsid w:val="0010218A"/>
    <w:rsid w:val="00106740"/>
    <w:rsid w:val="00107195"/>
    <w:rsid w:val="00114D18"/>
    <w:rsid w:val="00153CE3"/>
    <w:rsid w:val="00157DE4"/>
    <w:rsid w:val="001604FF"/>
    <w:rsid w:val="001721E1"/>
    <w:rsid w:val="00181572"/>
    <w:rsid w:val="00183B4E"/>
    <w:rsid w:val="00184C0F"/>
    <w:rsid w:val="001930E3"/>
    <w:rsid w:val="00193A25"/>
    <w:rsid w:val="0019534A"/>
    <w:rsid w:val="001A3A6D"/>
    <w:rsid w:val="001B0B35"/>
    <w:rsid w:val="001C43E5"/>
    <w:rsid w:val="001D2B3D"/>
    <w:rsid w:val="001E27F9"/>
    <w:rsid w:val="001F3EE5"/>
    <w:rsid w:val="0020381C"/>
    <w:rsid w:val="0020457F"/>
    <w:rsid w:val="00205ABB"/>
    <w:rsid w:val="002126B3"/>
    <w:rsid w:val="00216D57"/>
    <w:rsid w:val="002176CA"/>
    <w:rsid w:val="0025059C"/>
    <w:rsid w:val="0026054C"/>
    <w:rsid w:val="00266BB6"/>
    <w:rsid w:val="002706B4"/>
    <w:rsid w:val="00276FAB"/>
    <w:rsid w:val="00286BF2"/>
    <w:rsid w:val="0029055A"/>
    <w:rsid w:val="00293A24"/>
    <w:rsid w:val="00293D35"/>
    <w:rsid w:val="002B2A38"/>
    <w:rsid w:val="002B465C"/>
    <w:rsid w:val="002C0DD7"/>
    <w:rsid w:val="002C221A"/>
    <w:rsid w:val="002C54B2"/>
    <w:rsid w:val="002C7CD5"/>
    <w:rsid w:val="002D0C55"/>
    <w:rsid w:val="002D217C"/>
    <w:rsid w:val="002F22AD"/>
    <w:rsid w:val="002F5127"/>
    <w:rsid w:val="00312E93"/>
    <w:rsid w:val="003249A1"/>
    <w:rsid w:val="00325D91"/>
    <w:rsid w:val="00360918"/>
    <w:rsid w:val="003647B9"/>
    <w:rsid w:val="003723A7"/>
    <w:rsid w:val="0037382F"/>
    <w:rsid w:val="0037445F"/>
    <w:rsid w:val="00377E00"/>
    <w:rsid w:val="003808DF"/>
    <w:rsid w:val="00384F0F"/>
    <w:rsid w:val="00390939"/>
    <w:rsid w:val="003A3D79"/>
    <w:rsid w:val="003A7512"/>
    <w:rsid w:val="003A7A0C"/>
    <w:rsid w:val="003C12E6"/>
    <w:rsid w:val="003C5983"/>
    <w:rsid w:val="003C7969"/>
    <w:rsid w:val="003E35B8"/>
    <w:rsid w:val="003E57EE"/>
    <w:rsid w:val="00404956"/>
    <w:rsid w:val="0040622A"/>
    <w:rsid w:val="0041580D"/>
    <w:rsid w:val="00443897"/>
    <w:rsid w:val="00443D7A"/>
    <w:rsid w:val="00451E1B"/>
    <w:rsid w:val="00452492"/>
    <w:rsid w:val="0045793D"/>
    <w:rsid w:val="00457C63"/>
    <w:rsid w:val="00466D4C"/>
    <w:rsid w:val="00473F79"/>
    <w:rsid w:val="00490CE2"/>
    <w:rsid w:val="00497D42"/>
    <w:rsid w:val="004C1DC8"/>
    <w:rsid w:val="004D0DE7"/>
    <w:rsid w:val="004D48C0"/>
    <w:rsid w:val="004E2277"/>
    <w:rsid w:val="004E32CF"/>
    <w:rsid w:val="004F4440"/>
    <w:rsid w:val="00501B4E"/>
    <w:rsid w:val="00502656"/>
    <w:rsid w:val="005035A1"/>
    <w:rsid w:val="0051702C"/>
    <w:rsid w:val="00533794"/>
    <w:rsid w:val="00536981"/>
    <w:rsid w:val="00551782"/>
    <w:rsid w:val="00556C70"/>
    <w:rsid w:val="00561D8E"/>
    <w:rsid w:val="00562101"/>
    <w:rsid w:val="005679EE"/>
    <w:rsid w:val="00574918"/>
    <w:rsid w:val="0059652D"/>
    <w:rsid w:val="005971D9"/>
    <w:rsid w:val="00597E42"/>
    <w:rsid w:val="005A0EC8"/>
    <w:rsid w:val="005A493C"/>
    <w:rsid w:val="005B5D3E"/>
    <w:rsid w:val="005B7B8D"/>
    <w:rsid w:val="005C1DB6"/>
    <w:rsid w:val="005D4C19"/>
    <w:rsid w:val="005D7CD1"/>
    <w:rsid w:val="00600599"/>
    <w:rsid w:val="006022EE"/>
    <w:rsid w:val="00616D35"/>
    <w:rsid w:val="006309CB"/>
    <w:rsid w:val="006324D1"/>
    <w:rsid w:val="0063537D"/>
    <w:rsid w:val="00641192"/>
    <w:rsid w:val="00644E71"/>
    <w:rsid w:val="00645838"/>
    <w:rsid w:val="00652033"/>
    <w:rsid w:val="00652A71"/>
    <w:rsid w:val="00692462"/>
    <w:rsid w:val="00693CB6"/>
    <w:rsid w:val="006940C6"/>
    <w:rsid w:val="00694F8D"/>
    <w:rsid w:val="006B020D"/>
    <w:rsid w:val="006C1CFE"/>
    <w:rsid w:val="006C3B3A"/>
    <w:rsid w:val="006C4CC7"/>
    <w:rsid w:val="006E4387"/>
    <w:rsid w:val="006E5E83"/>
    <w:rsid w:val="006E7627"/>
    <w:rsid w:val="006F5C7A"/>
    <w:rsid w:val="00703F9C"/>
    <w:rsid w:val="00707F47"/>
    <w:rsid w:val="0072507D"/>
    <w:rsid w:val="007277CB"/>
    <w:rsid w:val="00750D29"/>
    <w:rsid w:val="00756F89"/>
    <w:rsid w:val="00766D53"/>
    <w:rsid w:val="007B4923"/>
    <w:rsid w:val="007C15C7"/>
    <w:rsid w:val="007C19DA"/>
    <w:rsid w:val="007C1EF5"/>
    <w:rsid w:val="007D5034"/>
    <w:rsid w:val="007E1472"/>
    <w:rsid w:val="00807C41"/>
    <w:rsid w:val="00824605"/>
    <w:rsid w:val="0082647D"/>
    <w:rsid w:val="008426AC"/>
    <w:rsid w:val="008630B9"/>
    <w:rsid w:val="00867CB3"/>
    <w:rsid w:val="00871F58"/>
    <w:rsid w:val="008D67BF"/>
    <w:rsid w:val="008E22B1"/>
    <w:rsid w:val="008E26B4"/>
    <w:rsid w:val="008E6864"/>
    <w:rsid w:val="008F1E49"/>
    <w:rsid w:val="008F38A2"/>
    <w:rsid w:val="0092473D"/>
    <w:rsid w:val="00924AED"/>
    <w:rsid w:val="00927C33"/>
    <w:rsid w:val="00945752"/>
    <w:rsid w:val="00951A0D"/>
    <w:rsid w:val="009660F6"/>
    <w:rsid w:val="00975955"/>
    <w:rsid w:val="00983B1C"/>
    <w:rsid w:val="00985303"/>
    <w:rsid w:val="00991FF8"/>
    <w:rsid w:val="00993039"/>
    <w:rsid w:val="009A0BAD"/>
    <w:rsid w:val="009A5652"/>
    <w:rsid w:val="009B2A95"/>
    <w:rsid w:val="009C078F"/>
    <w:rsid w:val="009D54B3"/>
    <w:rsid w:val="009E549C"/>
    <w:rsid w:val="00A064CD"/>
    <w:rsid w:val="00A077FA"/>
    <w:rsid w:val="00A12FC7"/>
    <w:rsid w:val="00A1786E"/>
    <w:rsid w:val="00A22E97"/>
    <w:rsid w:val="00A362CC"/>
    <w:rsid w:val="00A64CCD"/>
    <w:rsid w:val="00A67C76"/>
    <w:rsid w:val="00A71A53"/>
    <w:rsid w:val="00A750F2"/>
    <w:rsid w:val="00A92064"/>
    <w:rsid w:val="00A93156"/>
    <w:rsid w:val="00A95359"/>
    <w:rsid w:val="00A973BB"/>
    <w:rsid w:val="00AA1F28"/>
    <w:rsid w:val="00AA670C"/>
    <w:rsid w:val="00AB2322"/>
    <w:rsid w:val="00AC3637"/>
    <w:rsid w:val="00AC6974"/>
    <w:rsid w:val="00AD070B"/>
    <w:rsid w:val="00AD2BF4"/>
    <w:rsid w:val="00AE21F3"/>
    <w:rsid w:val="00AE4BFD"/>
    <w:rsid w:val="00AF38E7"/>
    <w:rsid w:val="00B03398"/>
    <w:rsid w:val="00B07CA8"/>
    <w:rsid w:val="00B4150D"/>
    <w:rsid w:val="00B553C6"/>
    <w:rsid w:val="00B567A0"/>
    <w:rsid w:val="00B6021D"/>
    <w:rsid w:val="00B6648A"/>
    <w:rsid w:val="00B85F82"/>
    <w:rsid w:val="00B86047"/>
    <w:rsid w:val="00B869C6"/>
    <w:rsid w:val="00B91F14"/>
    <w:rsid w:val="00BA2753"/>
    <w:rsid w:val="00BB6322"/>
    <w:rsid w:val="00BC05DE"/>
    <w:rsid w:val="00BE11B8"/>
    <w:rsid w:val="00BE122A"/>
    <w:rsid w:val="00BF369B"/>
    <w:rsid w:val="00BF549E"/>
    <w:rsid w:val="00BF676B"/>
    <w:rsid w:val="00BF7A25"/>
    <w:rsid w:val="00BF7EF9"/>
    <w:rsid w:val="00C0410C"/>
    <w:rsid w:val="00C1016B"/>
    <w:rsid w:val="00C168BF"/>
    <w:rsid w:val="00C3074C"/>
    <w:rsid w:val="00C408F7"/>
    <w:rsid w:val="00C468FF"/>
    <w:rsid w:val="00C74469"/>
    <w:rsid w:val="00C877EB"/>
    <w:rsid w:val="00C90999"/>
    <w:rsid w:val="00CA5081"/>
    <w:rsid w:val="00CA7DE9"/>
    <w:rsid w:val="00CB0F57"/>
    <w:rsid w:val="00CB20E5"/>
    <w:rsid w:val="00CF1E11"/>
    <w:rsid w:val="00D01BDE"/>
    <w:rsid w:val="00D15DB8"/>
    <w:rsid w:val="00D20173"/>
    <w:rsid w:val="00D2050F"/>
    <w:rsid w:val="00D21780"/>
    <w:rsid w:val="00D23E40"/>
    <w:rsid w:val="00D26808"/>
    <w:rsid w:val="00D30E56"/>
    <w:rsid w:val="00D374FE"/>
    <w:rsid w:val="00D375CD"/>
    <w:rsid w:val="00D40A16"/>
    <w:rsid w:val="00D42838"/>
    <w:rsid w:val="00D4644B"/>
    <w:rsid w:val="00D61583"/>
    <w:rsid w:val="00D733B9"/>
    <w:rsid w:val="00D85E87"/>
    <w:rsid w:val="00DA495F"/>
    <w:rsid w:val="00DA6C9B"/>
    <w:rsid w:val="00DB4EBD"/>
    <w:rsid w:val="00DC28EF"/>
    <w:rsid w:val="00DE4DD5"/>
    <w:rsid w:val="00DE74E5"/>
    <w:rsid w:val="00DF0636"/>
    <w:rsid w:val="00DF4E46"/>
    <w:rsid w:val="00E20491"/>
    <w:rsid w:val="00E27AA8"/>
    <w:rsid w:val="00E314CB"/>
    <w:rsid w:val="00E36CE9"/>
    <w:rsid w:val="00E62ADA"/>
    <w:rsid w:val="00E71508"/>
    <w:rsid w:val="00EA045E"/>
    <w:rsid w:val="00EA54DC"/>
    <w:rsid w:val="00EB05C6"/>
    <w:rsid w:val="00EC1E56"/>
    <w:rsid w:val="00ED1432"/>
    <w:rsid w:val="00ED69C7"/>
    <w:rsid w:val="00F02EDF"/>
    <w:rsid w:val="00F04C20"/>
    <w:rsid w:val="00F20F11"/>
    <w:rsid w:val="00F41515"/>
    <w:rsid w:val="00F5108D"/>
    <w:rsid w:val="00F630C0"/>
    <w:rsid w:val="00F75DBD"/>
    <w:rsid w:val="00F76C87"/>
    <w:rsid w:val="00F7776C"/>
    <w:rsid w:val="00F93BDD"/>
    <w:rsid w:val="00F97EC9"/>
    <w:rsid w:val="00FA63BA"/>
    <w:rsid w:val="00FA677F"/>
    <w:rsid w:val="00FB3BF3"/>
    <w:rsid w:val="00FC0355"/>
    <w:rsid w:val="00FC1885"/>
    <w:rsid w:val="00FC2ABE"/>
    <w:rsid w:val="00FC32F9"/>
    <w:rsid w:val="00FC39A0"/>
    <w:rsid w:val="00FC7314"/>
    <w:rsid w:val="00FD779C"/>
    <w:rsid w:val="00FE710C"/>
    <w:rsid w:val="00FF5A17"/>
    <w:rsid w:val="00FF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2050"/>
    <o:shapelayout v:ext="edit">
      <o:idmap v:ext="edit" data="2"/>
    </o:shapelayout>
  </w:shapeDefaults>
  <w:decimalSymbol w:val=","/>
  <w:listSeparator w:val=";"/>
  <w14:docId w14:val="525AFE8E"/>
  <w15:docId w15:val="{559E442A-C316-4C04-813B-ABFB6F59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Osnovanaslova"/>
    <w:next w:val="Telobesedila"/>
    <w:qFormat/>
    <w:pPr>
      <w:spacing w:after="180"/>
      <w:jc w:val="center"/>
      <w:outlineLvl w:val="0"/>
    </w:pPr>
    <w:rPr>
      <w:smallCaps/>
      <w:spacing w:val="20"/>
      <w:sz w:val="21"/>
      <w:lang w:bidi="ar-SA"/>
    </w:rPr>
  </w:style>
  <w:style w:type="paragraph" w:styleId="Naslov2">
    <w:name w:val="heading 2"/>
    <w:basedOn w:val="Osnovanaslova"/>
    <w:next w:val="Telobesedila"/>
    <w:qFormat/>
    <w:pPr>
      <w:spacing w:after="170"/>
      <w:outlineLvl w:val="1"/>
    </w:pPr>
    <w:rPr>
      <w:caps/>
      <w:sz w:val="21"/>
      <w:lang w:bidi="ar-SA"/>
    </w:rPr>
  </w:style>
  <w:style w:type="paragraph" w:styleId="Naslov3">
    <w:name w:val="heading 3"/>
    <w:basedOn w:val="Osnovanaslova"/>
    <w:next w:val="Telobesedila"/>
    <w:qFormat/>
    <w:pPr>
      <w:spacing w:after="240"/>
      <w:outlineLvl w:val="2"/>
    </w:pPr>
    <w:rPr>
      <w:i/>
      <w:lang w:bidi="ar-SA"/>
    </w:rPr>
  </w:style>
  <w:style w:type="paragraph" w:styleId="Naslov4">
    <w:name w:val="heading 4"/>
    <w:basedOn w:val="Osnovanaslova"/>
    <w:next w:val="Telobesedila"/>
    <w:qFormat/>
    <w:pPr>
      <w:outlineLvl w:val="3"/>
    </w:pPr>
    <w:rPr>
      <w:smallCaps/>
      <w:sz w:val="23"/>
      <w:lang w:bidi="ar-SA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basedOn w:val="Navaden"/>
    <w:link w:val="OdstavekseznamaZnak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F97EC9"/>
    <w:rPr>
      <w:rFonts w:ascii="Garamond" w:hAnsi="Garamond"/>
      <w:kern w:val="18"/>
    </w:rPr>
  </w:style>
  <w:style w:type="paragraph" w:customStyle="1" w:styleId="tekst1">
    <w:name w:val="tekst1"/>
    <w:basedOn w:val="Navaden"/>
    <w:rsid w:val="00F97EC9"/>
    <w:pPr>
      <w:spacing w:before="120" w:line="264" w:lineRule="atLeast"/>
    </w:pPr>
    <w:rPr>
      <w:rFonts w:ascii="Arial" w:hAnsi="Arial"/>
      <w:kern w:val="0"/>
      <w:sz w:val="22"/>
    </w:rPr>
  </w:style>
  <w:style w:type="character" w:customStyle="1" w:styleId="TelobesedilaZnak">
    <w:name w:val="Telo besedila Znak"/>
    <w:basedOn w:val="Privzetapisavaodstavka"/>
    <w:link w:val="Telobesedila"/>
    <w:rsid w:val="006F5C7A"/>
    <w:rPr>
      <w:rFonts w:ascii="Garamond" w:hAnsi="Garamond"/>
      <w:kern w:val="18"/>
    </w:rPr>
  </w:style>
  <w:style w:type="paragraph" w:customStyle="1" w:styleId="Default">
    <w:name w:val="Default"/>
    <w:rsid w:val="002C7CD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59"/>
    <w:rsid w:val="00FC32F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NormalTablePHPDOCX">
    <w:name w:val="Normal Table PHPDOCX"/>
    <w:uiPriority w:val="99"/>
    <w:semiHidden/>
    <w:unhideWhenUsed/>
    <w:qFormat/>
    <w:rsid w:val="0020457F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9A88EEC773DF48B3CAA2FEE17F4D61" ma:contentTypeVersion="5" ma:contentTypeDescription="Ustvari nov dokument." ma:contentTypeScope="" ma:versionID="09b2c1fb22605bd220c5e53578e6b01b">
  <xsd:schema xmlns:xsd="http://www.w3.org/2001/XMLSchema" xmlns:xs="http://www.w3.org/2001/XMLSchema" xmlns:p="http://schemas.microsoft.com/office/2006/metadata/properties" xmlns:ns2="ffe073f4-f8e6-4f5f-9a3e-f0339a87ac56" targetNamespace="http://schemas.microsoft.com/office/2006/metadata/properties" ma:root="true" ma:fieldsID="14d3b145d34513ec25093861b4955b8d" ns2:_="">
    <xsd:import namespace="ffe073f4-f8e6-4f5f-9a3e-f0339a87ac56"/>
    <xsd:element name="properties">
      <xsd:complexType>
        <xsd:sequence>
          <xsd:element name="documentManagement">
            <xsd:complexType>
              <xsd:all>
                <xsd:element ref="ns2:Naslov" minOccurs="0"/>
                <xsd:element ref="ns2:Leto" minOccurs="0"/>
                <xsd:element ref="ns2:Stanje" minOccurs="0"/>
                <xsd:element ref="ns2:Nosile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e073f4-f8e6-4f5f-9a3e-f0339a87ac56" elementFormDefault="qualified">
    <xsd:import namespace="http://schemas.microsoft.com/office/2006/documentManagement/types"/>
    <xsd:import namespace="http://schemas.microsoft.com/office/infopath/2007/PartnerControls"/>
    <xsd:element name="Naslov" ma:index="8" nillable="true" ma:displayName="Naslov" ma:internalName="Naslov">
      <xsd:simpleType>
        <xsd:restriction base="dms:Text">
          <xsd:maxLength value="255"/>
        </xsd:restriction>
      </xsd:simpleType>
    </xsd:element>
    <xsd:element name="Leto" ma:index="9" nillable="true" ma:displayName="Leto" ma:internalName="Leto">
      <xsd:simpleType>
        <xsd:restriction base="dms:Text">
          <xsd:maxLength value="255"/>
        </xsd:restriction>
      </xsd:simpleType>
    </xsd:element>
    <xsd:element name="Stanje" ma:index="10" nillable="true" ma:displayName="Stanje" ma:format="Dropdown" ma:internalName="Stanje">
      <xsd:simpleType>
        <xsd:restriction base="dms:Choice">
          <xsd:enumeration value=""/>
          <xsd:enumeration value="v izvajanju"/>
          <xsd:enumeration value="vneseno"/>
          <xsd:enumeration value="realizirano"/>
          <xsd:enumeration value="ukinjeno"/>
        </xsd:restriction>
      </xsd:simpleType>
    </xsd:element>
    <xsd:element name="Nosilec" ma:index="11" nillable="true" ma:displayName="Nosilec" ma:internalName="Nosilec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tanje xmlns="ffe073f4-f8e6-4f5f-9a3e-f0339a87ac56"></Stanje>
    <Naslov xmlns="ffe073f4-f8e6-4f5f-9a3e-f0339a87ac56" xsi:nil="true"/>
    <Leto xmlns="ffe073f4-f8e6-4f5f-9a3e-f0339a87ac56">2017</Leto>
    <Nosilec xmlns="ffe073f4-f8e6-4f5f-9a3e-f0339a87ac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99850-D834-43BF-BDF9-7028113C9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e073f4-f8e6-4f5f-9a3e-f0339a87a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2CBBD3-19EA-4202-80DF-7EE983E597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ffe073f4-f8e6-4f5f-9a3e-f0339a87ac56"/>
  </ds:schemaRefs>
</ds:datastoreItem>
</file>

<file path=customXml/itemProps4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>Komunala</dc:creator>
  <cp:lastModifiedBy>Urška Vedenik</cp:lastModifiedBy>
  <cp:revision>6</cp:revision>
  <cp:lastPrinted>2024-06-05T11:59:00Z</cp:lastPrinted>
  <dcterms:created xsi:type="dcterms:W3CDTF">2025-09-29T06:29:00Z</dcterms:created>
  <dcterms:modified xsi:type="dcterms:W3CDTF">2026-09-03T12:26:00Z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0x010100C49A88EEC773DF48B3CAA2FEE17F4D61</vt:lpwstr>
  </property>
  <property fmtid="{D5CDD505-2E9C-101B-9397-08002B2CF9AE}" pid="6" name="_dlc_DocIdItemGuid">
    <vt:lpwstr>4c86fc3f-d860-4493-8737-c3b6b5972122</vt:lpwstr>
  </property>
</Properties>
</file>